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2BF" w:rsidRDefault="00C462BF" w:rsidP="00C462BF">
      <w:pPr>
        <w:pStyle w:val="Default"/>
        <w:rPr>
          <w:color w:val="auto"/>
          <w:sz w:val="26"/>
          <w:szCs w:val="26"/>
        </w:rPr>
      </w:pPr>
    </w:p>
    <w:p w:rsidR="00DA6024" w:rsidRDefault="00DA6024" w:rsidP="00C462BF">
      <w:pPr>
        <w:pStyle w:val="Default"/>
      </w:pPr>
    </w:p>
    <w:p w:rsidR="00C462BF" w:rsidRDefault="00C462BF" w:rsidP="00C462BF">
      <w:pPr>
        <w:pStyle w:val="Default"/>
        <w:rPr>
          <w:color w:val="auto"/>
        </w:rPr>
      </w:pPr>
    </w:p>
    <w:p w:rsidR="00DA6024" w:rsidRDefault="007E6D50" w:rsidP="00F62633">
      <w:pPr>
        <w:pStyle w:val="GvdeMetniGirintisi"/>
        <w:jc w:val="center"/>
        <w:rPr>
          <w:b/>
        </w:rPr>
      </w:pPr>
      <w:r w:rsidRPr="007E6D50">
        <w:rPr>
          <w:b/>
        </w:rPr>
        <w:t xml:space="preserve">İSTANBUL İLİ, BEYKOZ İLÇESİ, </w:t>
      </w:r>
      <w:r w:rsidR="00053C71">
        <w:rPr>
          <w:b/>
        </w:rPr>
        <w:t>YAVUZ SELİM</w:t>
      </w:r>
      <w:r w:rsidR="00671454">
        <w:rPr>
          <w:b/>
        </w:rPr>
        <w:t xml:space="preserve"> </w:t>
      </w:r>
      <w:r w:rsidRPr="007E6D50">
        <w:rPr>
          <w:b/>
        </w:rPr>
        <w:t xml:space="preserve">MAHALLESİ, </w:t>
      </w:r>
      <w:r w:rsidR="00053C71">
        <w:rPr>
          <w:b/>
        </w:rPr>
        <w:t>1785</w:t>
      </w:r>
      <w:r w:rsidR="00671454">
        <w:rPr>
          <w:b/>
        </w:rPr>
        <w:t xml:space="preserve"> ADA, 1</w:t>
      </w:r>
      <w:r w:rsidRPr="007E6D50">
        <w:rPr>
          <w:b/>
        </w:rPr>
        <w:t xml:space="preserve"> </w:t>
      </w:r>
      <w:proofErr w:type="gramStart"/>
      <w:r w:rsidRPr="007E6D50">
        <w:rPr>
          <w:b/>
        </w:rPr>
        <w:t>NOLU  PARSEL</w:t>
      </w:r>
      <w:r w:rsidR="00053C71">
        <w:rPr>
          <w:b/>
        </w:rPr>
        <w:t>E</w:t>
      </w:r>
      <w:proofErr w:type="gramEnd"/>
      <w:r w:rsidR="00053C71">
        <w:rPr>
          <w:b/>
        </w:rPr>
        <w:t xml:space="preserve"> VE</w:t>
      </w:r>
      <w:r w:rsidR="00671454">
        <w:rPr>
          <w:b/>
        </w:rPr>
        <w:t xml:space="preserve"> </w:t>
      </w:r>
      <w:r w:rsidRPr="007E6D50">
        <w:rPr>
          <w:b/>
        </w:rPr>
        <w:t>YOLA İLİŞKİN  1/5000 ÖLÇEKLİ KORUMA AMAÇLI NAZIM İMAR PLANI VE 1/1000 ÖLÇEKLİ KORUMA AMAÇLI UYGULAMA İMAR PLANI</w:t>
      </w:r>
    </w:p>
    <w:p w:rsidR="007E6D50" w:rsidRPr="007E6D50" w:rsidRDefault="007E6D50" w:rsidP="00F62633">
      <w:pPr>
        <w:pStyle w:val="GvdeMetniGirintisi"/>
        <w:jc w:val="center"/>
        <w:rPr>
          <w:b/>
          <w:color w:val="000000"/>
        </w:rPr>
      </w:pPr>
    </w:p>
    <w:p w:rsidR="00904648" w:rsidRDefault="00B61978" w:rsidP="00F62633">
      <w:pPr>
        <w:pStyle w:val="GvdeMetniGirintisi"/>
        <w:jc w:val="center"/>
        <w:rPr>
          <w:b/>
          <w:color w:val="000000"/>
        </w:rPr>
      </w:pPr>
      <w:r>
        <w:rPr>
          <w:b/>
          <w:color w:val="000000"/>
        </w:rPr>
        <w:t>ASKI İLAN TUTANAĞI</w:t>
      </w:r>
    </w:p>
    <w:p w:rsidR="00B61978" w:rsidRPr="00C55774" w:rsidRDefault="00B61978" w:rsidP="00F62633">
      <w:pPr>
        <w:pStyle w:val="GvdeMetniGirintisi"/>
        <w:jc w:val="center"/>
        <w:rPr>
          <w:b/>
          <w:color w:val="000000"/>
        </w:rPr>
      </w:pPr>
    </w:p>
    <w:p w:rsidR="00B77DCE" w:rsidRDefault="00B77DCE" w:rsidP="00B77DCE">
      <w:pPr>
        <w:pStyle w:val="Default"/>
      </w:pPr>
    </w:p>
    <w:p w:rsidR="00B54A40" w:rsidRDefault="00B77DCE" w:rsidP="005512E7">
      <w:pPr>
        <w:pStyle w:val="Default"/>
        <w:ind w:firstLine="426"/>
        <w:jc w:val="both"/>
      </w:pPr>
      <w:r w:rsidRPr="00131278">
        <w:t xml:space="preserve">İstanbul ili, </w:t>
      </w:r>
      <w:r w:rsidR="00B54A40">
        <w:t>Beykoz</w:t>
      </w:r>
      <w:r w:rsidRPr="00131278">
        <w:t xml:space="preserve"> ilçesi,</w:t>
      </w:r>
      <w:r w:rsidR="00B54A40">
        <w:t xml:space="preserve"> </w:t>
      </w:r>
      <w:r w:rsidR="00053C71">
        <w:t>Yavuz Selim</w:t>
      </w:r>
      <w:r w:rsidR="00671454">
        <w:t xml:space="preserve"> </w:t>
      </w:r>
      <w:r w:rsidR="00B54A40">
        <w:t xml:space="preserve">Mahallesi, </w:t>
      </w:r>
      <w:r w:rsidR="00053C71">
        <w:t>1785</w:t>
      </w:r>
      <w:r w:rsidR="00671454">
        <w:t xml:space="preserve"> Ada, 1</w:t>
      </w:r>
      <w:r w:rsidR="00726548">
        <w:t xml:space="preserve"> </w:t>
      </w:r>
      <w:proofErr w:type="spellStart"/>
      <w:r w:rsidR="00726548">
        <w:t>nolu</w:t>
      </w:r>
      <w:proofErr w:type="spellEnd"/>
      <w:r w:rsidR="00726548">
        <w:t xml:space="preserve"> </w:t>
      </w:r>
      <w:r w:rsidRPr="00131278">
        <w:t xml:space="preserve"> </w:t>
      </w:r>
      <w:r w:rsidR="00671454">
        <w:t>p</w:t>
      </w:r>
      <w:r w:rsidR="00053C71">
        <w:t xml:space="preserve">arsele ve yola </w:t>
      </w:r>
      <w:r w:rsidR="00726548">
        <w:t xml:space="preserve">ilişkin </w:t>
      </w:r>
      <w:r w:rsidR="00B54A40">
        <w:t xml:space="preserve"> 1/5000 ölçekli Koruma Amaçlı Nazım İmar Planı</w:t>
      </w:r>
      <w:r w:rsidR="005512E7">
        <w:t xml:space="preserve"> </w:t>
      </w:r>
      <w:r w:rsidR="00B54A40">
        <w:t>ve 1/1000 ölçekli Koruma Amaçlı Uygulama İmar Planı Teklifi Bakanlık Makamının</w:t>
      </w:r>
      <w:r w:rsidR="005512E7">
        <w:t xml:space="preserve"> </w:t>
      </w:r>
      <w:r w:rsidR="00671454">
        <w:t>2</w:t>
      </w:r>
      <w:r w:rsidR="00726548">
        <w:t>9</w:t>
      </w:r>
      <w:r w:rsidR="005512E7">
        <w:t>.</w:t>
      </w:r>
      <w:r w:rsidR="00726548">
        <w:t>07</w:t>
      </w:r>
      <w:r w:rsidR="005512E7">
        <w:t>.201</w:t>
      </w:r>
      <w:r w:rsidR="00726548">
        <w:t>9</w:t>
      </w:r>
      <w:r w:rsidR="005512E7">
        <w:t xml:space="preserve"> tarih ve </w:t>
      </w:r>
      <w:r w:rsidR="00671454">
        <w:t>177</w:t>
      </w:r>
      <w:r w:rsidR="00053C71">
        <w:t>105</w:t>
      </w:r>
      <w:r w:rsidR="005512E7">
        <w:t xml:space="preserve"> sayılı</w:t>
      </w:r>
      <w:r w:rsidR="00B54A40">
        <w:t xml:space="preserve"> </w:t>
      </w:r>
      <w:proofErr w:type="spellStart"/>
      <w:r w:rsidR="00B54A40">
        <w:t>OLUR'ları</w:t>
      </w:r>
      <w:proofErr w:type="spellEnd"/>
      <w:r w:rsidR="00B54A40">
        <w:t xml:space="preserve"> ile 1 </w:t>
      </w:r>
      <w:proofErr w:type="spellStart"/>
      <w:r w:rsidR="00B54A40">
        <w:t>No'lu</w:t>
      </w:r>
      <w:proofErr w:type="spellEnd"/>
      <w:r w:rsidR="00B54A40">
        <w:t xml:space="preserve"> 28.11.2018 tarih ve 220297 sayılı Cumhurbaşkanlığı Teşkilatı Hakkında Cumhurbaşkanlığı Kararnamesinin 109. maddesi uyarınca </w:t>
      </w:r>
      <w:proofErr w:type="spellStart"/>
      <w:r w:rsidR="00B54A40">
        <w:t>tadilen</w:t>
      </w:r>
      <w:proofErr w:type="spellEnd"/>
      <w:r w:rsidR="00B54A40">
        <w:t xml:space="preserve"> onaylanmıştır.</w:t>
      </w:r>
    </w:p>
    <w:p w:rsidR="00131278" w:rsidRPr="00671454" w:rsidRDefault="00B54A40" w:rsidP="00671454">
      <w:pPr>
        <w:pStyle w:val="Default"/>
        <w:ind w:firstLine="426"/>
        <w:jc w:val="both"/>
      </w:pPr>
      <w:r>
        <w:t xml:space="preserve">Söz konusu planlar </w:t>
      </w:r>
      <w:r w:rsidRPr="00C462BF">
        <w:t>3194 sayılı İmar Kanunu uyarınca</w:t>
      </w:r>
      <w:r w:rsidR="00671454">
        <w:t xml:space="preserve"> </w:t>
      </w:r>
      <w:r w:rsidR="00053C71">
        <w:t>14.11</w:t>
      </w:r>
      <w:r w:rsidR="00671454">
        <w:t xml:space="preserve">.2019 </w:t>
      </w:r>
      <w:r w:rsidR="00671454" w:rsidRPr="00671454">
        <w:t>tarihind</w:t>
      </w:r>
      <w:r w:rsidR="00671454">
        <w:t xml:space="preserve">en itibaren bir ay (1) süre ile </w:t>
      </w:r>
      <w:r w:rsidR="00170DBC" w:rsidRPr="00C462BF">
        <w:t xml:space="preserve">Çevre ve Şehircilik İl Müdürlüğü ilan panosu ve web sitesinde </w:t>
      </w:r>
      <w:r w:rsidR="00170DBC">
        <w:t xml:space="preserve">ve İstanbul Büyükşehir Belediye Başkanlığı, Beykoz Belediye Başkanlığı ve İl Müdürlüğümüzde eş zamanlı olarak </w:t>
      </w:r>
      <w:r w:rsidR="00F545F9">
        <w:t xml:space="preserve">mesai saati başlangıcında </w:t>
      </w:r>
      <w:r w:rsidR="00170DBC">
        <w:t xml:space="preserve">askıya çıkartılmış olup, itirazlar İstanbul </w:t>
      </w:r>
      <w:r w:rsidR="00170DBC" w:rsidRPr="00170DBC">
        <w:rPr>
          <w:color w:val="auto"/>
        </w:rPr>
        <w:t>Büyükşehir Belediyesi, Beykoz Belediyesi ve İl Müdürlüğümüze yapılabilecektir.</w:t>
      </w:r>
    </w:p>
    <w:p w:rsidR="00637459" w:rsidRPr="00170DBC" w:rsidRDefault="009A4B35" w:rsidP="00131278">
      <w:pPr>
        <w:pStyle w:val="Default"/>
        <w:ind w:firstLine="426"/>
        <w:jc w:val="both"/>
        <w:rPr>
          <w:color w:val="auto"/>
        </w:rPr>
      </w:pPr>
      <w:r w:rsidRPr="00170DBC">
        <w:rPr>
          <w:color w:val="auto"/>
        </w:rPr>
        <w:t xml:space="preserve">İş bu imar </w:t>
      </w:r>
      <w:r w:rsidR="00503650" w:rsidRPr="00170DBC">
        <w:rPr>
          <w:color w:val="auto"/>
        </w:rPr>
        <w:t>planına ait</w:t>
      </w:r>
      <w:r w:rsidR="00637459" w:rsidRPr="00170DBC">
        <w:rPr>
          <w:color w:val="auto"/>
        </w:rPr>
        <w:t xml:space="preserve"> askı ilan tutanağı tarafımızca </w:t>
      </w:r>
      <w:r w:rsidR="003F3D61" w:rsidRPr="00170DBC">
        <w:rPr>
          <w:color w:val="auto"/>
        </w:rPr>
        <w:t xml:space="preserve">2 (iki)  nüsha </w:t>
      </w:r>
      <w:r w:rsidR="00637459" w:rsidRPr="00170DBC">
        <w:rPr>
          <w:color w:val="auto"/>
        </w:rPr>
        <w:t>düzenlenerek imza altına alınmıştır.</w:t>
      </w:r>
      <w:r w:rsidR="00671454">
        <w:rPr>
          <w:color w:val="auto"/>
        </w:rPr>
        <w:t xml:space="preserve"> </w:t>
      </w:r>
      <w:r w:rsidR="00053C71">
        <w:rPr>
          <w:color w:val="auto"/>
        </w:rPr>
        <w:t>14</w:t>
      </w:r>
      <w:r w:rsidR="00726548">
        <w:rPr>
          <w:color w:val="auto"/>
        </w:rPr>
        <w:t>.</w:t>
      </w:r>
      <w:r w:rsidR="00671454">
        <w:rPr>
          <w:color w:val="auto"/>
        </w:rPr>
        <w:t>1</w:t>
      </w:r>
      <w:r w:rsidR="00053C71">
        <w:rPr>
          <w:color w:val="auto"/>
        </w:rPr>
        <w:t>1</w:t>
      </w:r>
      <w:r w:rsidR="00C462BF" w:rsidRPr="00170DBC">
        <w:rPr>
          <w:color w:val="auto"/>
        </w:rPr>
        <w:t>.201</w:t>
      </w:r>
      <w:r w:rsidR="00726548">
        <w:rPr>
          <w:color w:val="auto"/>
        </w:rPr>
        <w:t>9</w:t>
      </w:r>
      <w:r w:rsidR="00EA64F7" w:rsidRPr="00170DBC">
        <w:rPr>
          <w:color w:val="auto"/>
        </w:rPr>
        <w:t xml:space="preserve"> </w:t>
      </w:r>
    </w:p>
    <w:p w:rsidR="006672C1" w:rsidRDefault="006672C1" w:rsidP="00C462BF">
      <w:pPr>
        <w:tabs>
          <w:tab w:val="left" w:pos="511"/>
        </w:tabs>
        <w:jc w:val="both"/>
      </w:pPr>
    </w:p>
    <w:p w:rsidR="003309A3" w:rsidRDefault="003309A3" w:rsidP="00C462BF">
      <w:pPr>
        <w:tabs>
          <w:tab w:val="left" w:pos="511"/>
        </w:tabs>
        <w:jc w:val="both"/>
      </w:pPr>
    </w:p>
    <w:p w:rsidR="003309A3" w:rsidRDefault="003309A3" w:rsidP="00C462BF">
      <w:pPr>
        <w:tabs>
          <w:tab w:val="left" w:pos="511"/>
        </w:tabs>
        <w:jc w:val="both"/>
      </w:pPr>
    </w:p>
    <w:p w:rsidR="00C5425D" w:rsidRDefault="00C5425D" w:rsidP="00F62633">
      <w:pPr>
        <w:tabs>
          <w:tab w:val="left" w:pos="511"/>
        </w:tabs>
        <w:jc w:val="both"/>
      </w:pPr>
    </w:p>
    <w:p w:rsidR="00942941" w:rsidRDefault="00942941" w:rsidP="00F62633">
      <w:pPr>
        <w:tabs>
          <w:tab w:val="left" w:pos="511"/>
        </w:tabs>
        <w:jc w:val="both"/>
      </w:pPr>
    </w:p>
    <w:p w:rsidR="00F62633" w:rsidRDefault="00F62633" w:rsidP="00B02DE6">
      <w:pPr>
        <w:tabs>
          <w:tab w:val="left" w:pos="511"/>
        </w:tabs>
        <w:jc w:val="both"/>
      </w:pPr>
      <w:bookmarkStart w:id="0" w:name="_GoBack"/>
      <w:bookmarkEnd w:id="0"/>
    </w:p>
    <w:p w:rsidR="00904648" w:rsidRDefault="00904648" w:rsidP="00F62633">
      <w:pPr>
        <w:pStyle w:val="stbilgi"/>
        <w:tabs>
          <w:tab w:val="clear" w:pos="9072"/>
          <w:tab w:val="left" w:pos="7920"/>
          <w:tab w:val="right" w:pos="9639"/>
        </w:tabs>
        <w:ind w:left="2552" w:right="-567" w:hanging="2552"/>
        <w:jc w:val="both"/>
      </w:pPr>
    </w:p>
    <w:p w:rsidR="00904648" w:rsidRDefault="00904648" w:rsidP="00F62633">
      <w:pPr>
        <w:pStyle w:val="stbilgi"/>
        <w:tabs>
          <w:tab w:val="clear" w:pos="9072"/>
          <w:tab w:val="left" w:pos="7920"/>
          <w:tab w:val="right" w:pos="9639"/>
        </w:tabs>
        <w:ind w:left="2552" w:right="-567" w:hanging="2552"/>
        <w:jc w:val="both"/>
      </w:pPr>
    </w:p>
    <w:p w:rsidR="00904648" w:rsidRDefault="00904648" w:rsidP="00F62633">
      <w:pPr>
        <w:pStyle w:val="stbilgi"/>
        <w:tabs>
          <w:tab w:val="clear" w:pos="9072"/>
          <w:tab w:val="left" w:pos="7920"/>
          <w:tab w:val="right" w:pos="9639"/>
        </w:tabs>
        <w:ind w:left="2552" w:right="-567" w:hanging="2552"/>
        <w:jc w:val="both"/>
      </w:pPr>
    </w:p>
    <w:p w:rsidR="00904648" w:rsidRDefault="00904648" w:rsidP="00F62633">
      <w:pPr>
        <w:pStyle w:val="stbilgi"/>
        <w:tabs>
          <w:tab w:val="clear" w:pos="9072"/>
          <w:tab w:val="left" w:pos="7920"/>
          <w:tab w:val="right" w:pos="9639"/>
        </w:tabs>
        <w:ind w:left="2552" w:right="-567" w:hanging="2552"/>
        <w:jc w:val="both"/>
      </w:pPr>
    </w:p>
    <w:p w:rsidR="00346D8F" w:rsidRDefault="00346D8F" w:rsidP="00346D8F">
      <w:pPr>
        <w:tabs>
          <w:tab w:val="left" w:pos="511"/>
        </w:tabs>
        <w:jc w:val="both"/>
      </w:pPr>
      <w:r>
        <w:rPr>
          <w:sz w:val="23"/>
          <w:szCs w:val="23"/>
        </w:rPr>
        <w:t>Not: Plan Araştırma ve Açıklama Raporu 76 sayfa olup, şube Müdürlüğümüzde incelenebilecektir.</w:t>
      </w:r>
    </w:p>
    <w:p w:rsidR="00F62633" w:rsidRDefault="00B02DE6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sectPr w:rsidR="00F62633" w:rsidSect="00FE7CBD">
      <w:headerReference w:type="default" r:id="rId7"/>
      <w:footerReference w:type="default" r:id="rId8"/>
      <w:pgSz w:w="11906" w:h="16838" w:code="9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45F" w:rsidRDefault="0029445F">
      <w:r>
        <w:separator/>
      </w:r>
    </w:p>
  </w:endnote>
  <w:endnote w:type="continuationSeparator" w:id="0">
    <w:p w:rsidR="0029445F" w:rsidRDefault="00294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ヒラギノ明朝 Pro W3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3F" w:rsidRPr="00131278" w:rsidRDefault="00131278" w:rsidP="00131278">
    <w:pPr>
      <w:rPr>
        <w:b/>
        <w:sz w:val="16"/>
        <w:szCs w:val="16"/>
      </w:rPr>
    </w:pPr>
    <w:r w:rsidRPr="00431666">
      <w:rPr>
        <w:b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45F" w:rsidRDefault="0029445F">
      <w:r>
        <w:separator/>
      </w:r>
    </w:p>
  </w:footnote>
  <w:footnote w:type="continuationSeparator" w:id="0">
    <w:p w:rsidR="0029445F" w:rsidRDefault="002944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oKlavuzu"/>
      <w:tblW w:w="107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43"/>
      <w:gridCol w:w="4253"/>
      <w:gridCol w:w="3543"/>
    </w:tblGrid>
    <w:tr w:rsidR="0088233F" w:rsidTr="00BA1163">
      <w:tc>
        <w:tcPr>
          <w:tcW w:w="2943" w:type="dxa"/>
        </w:tcPr>
        <w:p w:rsidR="0088233F" w:rsidRDefault="00434FFF" w:rsidP="0088233F">
          <w:pPr>
            <w:pStyle w:val="stbilgi"/>
          </w:pPr>
          <w:r>
            <w:rPr>
              <w:noProof/>
            </w:rPr>
            <w:drawing>
              <wp:inline distT="0" distB="0" distL="0" distR="0" wp14:anchorId="72037D97" wp14:editId="0AF60B43">
                <wp:extent cx="733425" cy="733425"/>
                <wp:effectExtent l="0" t="0" r="9525" b="9525"/>
                <wp:docPr id="2" name="Resim 2" descr="Ã§evre ve sehircilik logo ile ilgili gÃ¶rsel sonuc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Ã§evre ve sehircilik logo ile ilgili gÃ¶rsel sonuc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3" w:type="dxa"/>
        </w:tcPr>
        <w:p w:rsidR="0088233F" w:rsidRPr="00937E50" w:rsidRDefault="0088233F" w:rsidP="0088233F">
          <w:pPr>
            <w:jc w:val="center"/>
            <w:rPr>
              <w:b/>
              <w:bCs/>
              <w:sz w:val="26"/>
              <w:szCs w:val="26"/>
            </w:rPr>
          </w:pPr>
          <w:r w:rsidRPr="00937E50">
            <w:rPr>
              <w:b/>
              <w:bCs/>
              <w:sz w:val="26"/>
              <w:szCs w:val="26"/>
            </w:rPr>
            <w:t>T.C.</w:t>
          </w:r>
        </w:p>
        <w:p w:rsidR="0088233F" w:rsidRPr="00937E50" w:rsidRDefault="0088233F" w:rsidP="0088233F">
          <w:pPr>
            <w:pStyle w:val="Balk1"/>
            <w:rPr>
              <w:sz w:val="26"/>
              <w:szCs w:val="26"/>
            </w:rPr>
          </w:pPr>
          <w:r w:rsidRPr="00937E50">
            <w:rPr>
              <w:sz w:val="26"/>
              <w:szCs w:val="26"/>
            </w:rPr>
            <w:t>İSTANBUL VALİLİĞİ</w:t>
          </w:r>
        </w:p>
        <w:p w:rsidR="0088233F" w:rsidRPr="00937E50" w:rsidRDefault="0088233F" w:rsidP="00BA1163">
          <w:pPr>
            <w:pStyle w:val="stbilgi"/>
            <w:rPr>
              <w:b/>
            </w:rPr>
          </w:pPr>
          <w:r>
            <w:rPr>
              <w:b/>
              <w:sz w:val="26"/>
              <w:szCs w:val="26"/>
            </w:rPr>
            <w:t xml:space="preserve">    </w:t>
          </w:r>
          <w:r w:rsidRPr="00937E50">
            <w:rPr>
              <w:b/>
              <w:sz w:val="26"/>
              <w:szCs w:val="26"/>
            </w:rPr>
            <w:t xml:space="preserve">Çevre ve Şehircilik İl </w:t>
          </w:r>
          <w:r>
            <w:rPr>
              <w:b/>
              <w:sz w:val="26"/>
              <w:szCs w:val="26"/>
            </w:rPr>
            <w:t xml:space="preserve">Müdürlüğü </w:t>
          </w:r>
        </w:p>
      </w:tc>
      <w:tc>
        <w:tcPr>
          <w:tcW w:w="3543" w:type="dxa"/>
        </w:tcPr>
        <w:p w:rsidR="0088233F" w:rsidRDefault="0088233F" w:rsidP="00434FFF">
          <w:pPr>
            <w:pStyle w:val="stbilgi"/>
            <w:jc w:val="center"/>
          </w:pPr>
          <w:r>
            <w:t xml:space="preserve">            </w:t>
          </w:r>
        </w:p>
      </w:tc>
    </w:tr>
  </w:tbl>
  <w:p w:rsidR="0088233F" w:rsidRPr="000349BC" w:rsidRDefault="0088233F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121A7D"/>
    <w:multiLevelType w:val="hybridMultilevel"/>
    <w:tmpl w:val="B0C4E03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70D"/>
    <w:rsid w:val="0000335E"/>
    <w:rsid w:val="0001262A"/>
    <w:rsid w:val="00014D0E"/>
    <w:rsid w:val="00016365"/>
    <w:rsid w:val="00017F3D"/>
    <w:rsid w:val="00020BA4"/>
    <w:rsid w:val="00020EFC"/>
    <w:rsid w:val="0002473C"/>
    <w:rsid w:val="00024F26"/>
    <w:rsid w:val="0002536B"/>
    <w:rsid w:val="00027870"/>
    <w:rsid w:val="00027BD8"/>
    <w:rsid w:val="00030634"/>
    <w:rsid w:val="000344AF"/>
    <w:rsid w:val="000349BC"/>
    <w:rsid w:val="00036A36"/>
    <w:rsid w:val="000374F6"/>
    <w:rsid w:val="00037CFF"/>
    <w:rsid w:val="000403AB"/>
    <w:rsid w:val="00052305"/>
    <w:rsid w:val="00052EED"/>
    <w:rsid w:val="00053C71"/>
    <w:rsid w:val="00053D42"/>
    <w:rsid w:val="000572CB"/>
    <w:rsid w:val="0005757A"/>
    <w:rsid w:val="00060799"/>
    <w:rsid w:val="00060836"/>
    <w:rsid w:val="00060D5B"/>
    <w:rsid w:val="00062759"/>
    <w:rsid w:val="000628D9"/>
    <w:rsid w:val="00066F66"/>
    <w:rsid w:val="0007112C"/>
    <w:rsid w:val="0007201C"/>
    <w:rsid w:val="00075FED"/>
    <w:rsid w:val="00076D76"/>
    <w:rsid w:val="00081F7B"/>
    <w:rsid w:val="00086DC3"/>
    <w:rsid w:val="000945BD"/>
    <w:rsid w:val="00097E59"/>
    <w:rsid w:val="000A217F"/>
    <w:rsid w:val="000A2C65"/>
    <w:rsid w:val="000A6E31"/>
    <w:rsid w:val="000B10FB"/>
    <w:rsid w:val="000B3B23"/>
    <w:rsid w:val="000B6347"/>
    <w:rsid w:val="000B65F8"/>
    <w:rsid w:val="000D1902"/>
    <w:rsid w:val="000E3087"/>
    <w:rsid w:val="000E417E"/>
    <w:rsid w:val="000E7348"/>
    <w:rsid w:val="000F1687"/>
    <w:rsid w:val="000F187E"/>
    <w:rsid w:val="000F1D03"/>
    <w:rsid w:val="000F4642"/>
    <w:rsid w:val="001005B1"/>
    <w:rsid w:val="00103331"/>
    <w:rsid w:val="00113B4B"/>
    <w:rsid w:val="00113E38"/>
    <w:rsid w:val="00120EA5"/>
    <w:rsid w:val="001211F6"/>
    <w:rsid w:val="001255E2"/>
    <w:rsid w:val="00131278"/>
    <w:rsid w:val="0013304F"/>
    <w:rsid w:val="00136B8D"/>
    <w:rsid w:val="00141008"/>
    <w:rsid w:val="00144011"/>
    <w:rsid w:val="001466C7"/>
    <w:rsid w:val="0015555C"/>
    <w:rsid w:val="00163A8D"/>
    <w:rsid w:val="001664C0"/>
    <w:rsid w:val="00170DBC"/>
    <w:rsid w:val="00171EDE"/>
    <w:rsid w:val="00176D23"/>
    <w:rsid w:val="001870CF"/>
    <w:rsid w:val="0019212E"/>
    <w:rsid w:val="001927F4"/>
    <w:rsid w:val="0019391E"/>
    <w:rsid w:val="0019578D"/>
    <w:rsid w:val="00195DF0"/>
    <w:rsid w:val="00197E34"/>
    <w:rsid w:val="001A267E"/>
    <w:rsid w:val="001A3BC5"/>
    <w:rsid w:val="001B278F"/>
    <w:rsid w:val="001B6F13"/>
    <w:rsid w:val="001C0291"/>
    <w:rsid w:val="001C44E1"/>
    <w:rsid w:val="001C55A3"/>
    <w:rsid w:val="001C755E"/>
    <w:rsid w:val="001D0732"/>
    <w:rsid w:val="001D0E05"/>
    <w:rsid w:val="001D0E6C"/>
    <w:rsid w:val="001D1AAB"/>
    <w:rsid w:val="001D1E86"/>
    <w:rsid w:val="001E01CB"/>
    <w:rsid w:val="001E168A"/>
    <w:rsid w:val="001E27DF"/>
    <w:rsid w:val="001E40EB"/>
    <w:rsid w:val="001E7EBF"/>
    <w:rsid w:val="001F2DB1"/>
    <w:rsid w:val="001F3A97"/>
    <w:rsid w:val="001F5C27"/>
    <w:rsid w:val="0020214D"/>
    <w:rsid w:val="00207FA6"/>
    <w:rsid w:val="00213048"/>
    <w:rsid w:val="00214E81"/>
    <w:rsid w:val="00215381"/>
    <w:rsid w:val="0021566A"/>
    <w:rsid w:val="00215A6F"/>
    <w:rsid w:val="00216D76"/>
    <w:rsid w:val="00217C83"/>
    <w:rsid w:val="00222DF3"/>
    <w:rsid w:val="00223F15"/>
    <w:rsid w:val="002312A7"/>
    <w:rsid w:val="00235161"/>
    <w:rsid w:val="00236ED2"/>
    <w:rsid w:val="00237CE2"/>
    <w:rsid w:val="00252482"/>
    <w:rsid w:val="00254564"/>
    <w:rsid w:val="00255724"/>
    <w:rsid w:val="00255CE2"/>
    <w:rsid w:val="00257E2E"/>
    <w:rsid w:val="002660C4"/>
    <w:rsid w:val="002707B8"/>
    <w:rsid w:val="00274818"/>
    <w:rsid w:val="00284B31"/>
    <w:rsid w:val="00284FCB"/>
    <w:rsid w:val="00286A8B"/>
    <w:rsid w:val="00287693"/>
    <w:rsid w:val="00287C43"/>
    <w:rsid w:val="002910F1"/>
    <w:rsid w:val="0029445F"/>
    <w:rsid w:val="00295A54"/>
    <w:rsid w:val="002A38C6"/>
    <w:rsid w:val="002B50C7"/>
    <w:rsid w:val="002B664C"/>
    <w:rsid w:val="002B6FE4"/>
    <w:rsid w:val="002C333C"/>
    <w:rsid w:val="002D3F32"/>
    <w:rsid w:val="002F1018"/>
    <w:rsid w:val="003014D7"/>
    <w:rsid w:val="00312800"/>
    <w:rsid w:val="00312808"/>
    <w:rsid w:val="00320939"/>
    <w:rsid w:val="0032148A"/>
    <w:rsid w:val="00322C75"/>
    <w:rsid w:val="003235AD"/>
    <w:rsid w:val="00326074"/>
    <w:rsid w:val="003309A3"/>
    <w:rsid w:val="00335E49"/>
    <w:rsid w:val="003371A0"/>
    <w:rsid w:val="00340A4E"/>
    <w:rsid w:val="00341351"/>
    <w:rsid w:val="003423B5"/>
    <w:rsid w:val="00346D8F"/>
    <w:rsid w:val="00362614"/>
    <w:rsid w:val="00362AEF"/>
    <w:rsid w:val="00365E4E"/>
    <w:rsid w:val="00367011"/>
    <w:rsid w:val="0037208E"/>
    <w:rsid w:val="00372169"/>
    <w:rsid w:val="00373B5B"/>
    <w:rsid w:val="00373DDE"/>
    <w:rsid w:val="00374A34"/>
    <w:rsid w:val="003803C3"/>
    <w:rsid w:val="00381520"/>
    <w:rsid w:val="00382AC4"/>
    <w:rsid w:val="00384765"/>
    <w:rsid w:val="00393216"/>
    <w:rsid w:val="00396010"/>
    <w:rsid w:val="003A18B4"/>
    <w:rsid w:val="003A6E68"/>
    <w:rsid w:val="003B21B5"/>
    <w:rsid w:val="003B2E3C"/>
    <w:rsid w:val="003B3DDB"/>
    <w:rsid w:val="003B7A1F"/>
    <w:rsid w:val="003C7C7E"/>
    <w:rsid w:val="003D7014"/>
    <w:rsid w:val="003E31F3"/>
    <w:rsid w:val="003E3423"/>
    <w:rsid w:val="003E43F2"/>
    <w:rsid w:val="003E6129"/>
    <w:rsid w:val="003E63C7"/>
    <w:rsid w:val="003F0A74"/>
    <w:rsid w:val="003F0DF3"/>
    <w:rsid w:val="003F3D61"/>
    <w:rsid w:val="003F5647"/>
    <w:rsid w:val="003F5C53"/>
    <w:rsid w:val="004023EA"/>
    <w:rsid w:val="00406CC7"/>
    <w:rsid w:val="00416F5C"/>
    <w:rsid w:val="00423E44"/>
    <w:rsid w:val="00424F6B"/>
    <w:rsid w:val="00430074"/>
    <w:rsid w:val="00430768"/>
    <w:rsid w:val="00430FBE"/>
    <w:rsid w:val="00434FFF"/>
    <w:rsid w:val="004371D1"/>
    <w:rsid w:val="00440943"/>
    <w:rsid w:val="00442AA8"/>
    <w:rsid w:val="0044754D"/>
    <w:rsid w:val="00447A54"/>
    <w:rsid w:val="00447BC8"/>
    <w:rsid w:val="00451254"/>
    <w:rsid w:val="00452321"/>
    <w:rsid w:val="00456B2D"/>
    <w:rsid w:val="00461426"/>
    <w:rsid w:val="00463D3B"/>
    <w:rsid w:val="00463FB0"/>
    <w:rsid w:val="004654CA"/>
    <w:rsid w:val="00465D5E"/>
    <w:rsid w:val="00466FCC"/>
    <w:rsid w:val="00472A88"/>
    <w:rsid w:val="00472F39"/>
    <w:rsid w:val="0047417C"/>
    <w:rsid w:val="00485CF7"/>
    <w:rsid w:val="00487A0F"/>
    <w:rsid w:val="004924C7"/>
    <w:rsid w:val="0049269A"/>
    <w:rsid w:val="00495405"/>
    <w:rsid w:val="004A3607"/>
    <w:rsid w:val="004B301C"/>
    <w:rsid w:val="004C265C"/>
    <w:rsid w:val="004D306D"/>
    <w:rsid w:val="004D7DE9"/>
    <w:rsid w:val="004E1306"/>
    <w:rsid w:val="004E131F"/>
    <w:rsid w:val="004E7124"/>
    <w:rsid w:val="004F1DD3"/>
    <w:rsid w:val="004F20AA"/>
    <w:rsid w:val="004F4F10"/>
    <w:rsid w:val="00502B60"/>
    <w:rsid w:val="00503650"/>
    <w:rsid w:val="005037F7"/>
    <w:rsid w:val="00507197"/>
    <w:rsid w:val="005173F0"/>
    <w:rsid w:val="00520827"/>
    <w:rsid w:val="00523871"/>
    <w:rsid w:val="0052404F"/>
    <w:rsid w:val="00527E10"/>
    <w:rsid w:val="00531904"/>
    <w:rsid w:val="00534071"/>
    <w:rsid w:val="0053486D"/>
    <w:rsid w:val="0054187B"/>
    <w:rsid w:val="00543F80"/>
    <w:rsid w:val="005452EF"/>
    <w:rsid w:val="00545A7B"/>
    <w:rsid w:val="00546B0F"/>
    <w:rsid w:val="005512E7"/>
    <w:rsid w:val="00553D2B"/>
    <w:rsid w:val="00553DE0"/>
    <w:rsid w:val="0055754D"/>
    <w:rsid w:val="005612D7"/>
    <w:rsid w:val="0056493A"/>
    <w:rsid w:val="005660A2"/>
    <w:rsid w:val="00566203"/>
    <w:rsid w:val="005710B7"/>
    <w:rsid w:val="0058393E"/>
    <w:rsid w:val="00583A4B"/>
    <w:rsid w:val="0059587D"/>
    <w:rsid w:val="005A0AD8"/>
    <w:rsid w:val="005B2DB9"/>
    <w:rsid w:val="005B40C0"/>
    <w:rsid w:val="005B57A1"/>
    <w:rsid w:val="005C0252"/>
    <w:rsid w:val="005C5A05"/>
    <w:rsid w:val="005C5C16"/>
    <w:rsid w:val="005C76D6"/>
    <w:rsid w:val="005D48E5"/>
    <w:rsid w:val="005E6F6C"/>
    <w:rsid w:val="005F29B4"/>
    <w:rsid w:val="005F373C"/>
    <w:rsid w:val="005F3F10"/>
    <w:rsid w:val="005F4693"/>
    <w:rsid w:val="005F5A60"/>
    <w:rsid w:val="005F5D65"/>
    <w:rsid w:val="00601A2D"/>
    <w:rsid w:val="00605783"/>
    <w:rsid w:val="00607360"/>
    <w:rsid w:val="00612478"/>
    <w:rsid w:val="00613EAB"/>
    <w:rsid w:val="006144D8"/>
    <w:rsid w:val="00620B3F"/>
    <w:rsid w:val="00622B8D"/>
    <w:rsid w:val="00623349"/>
    <w:rsid w:val="006247A3"/>
    <w:rsid w:val="00626EBC"/>
    <w:rsid w:val="00635E1B"/>
    <w:rsid w:val="006371AF"/>
    <w:rsid w:val="00637459"/>
    <w:rsid w:val="00641AA3"/>
    <w:rsid w:val="006476ED"/>
    <w:rsid w:val="00650172"/>
    <w:rsid w:val="0065142D"/>
    <w:rsid w:val="006525F0"/>
    <w:rsid w:val="00653997"/>
    <w:rsid w:val="00660B2A"/>
    <w:rsid w:val="006672C1"/>
    <w:rsid w:val="00667CCF"/>
    <w:rsid w:val="00667EB4"/>
    <w:rsid w:val="00671454"/>
    <w:rsid w:val="0067387D"/>
    <w:rsid w:val="00674F05"/>
    <w:rsid w:val="00676AFC"/>
    <w:rsid w:val="0068275F"/>
    <w:rsid w:val="00682869"/>
    <w:rsid w:val="00686455"/>
    <w:rsid w:val="006933BF"/>
    <w:rsid w:val="006B2B6C"/>
    <w:rsid w:val="006C2610"/>
    <w:rsid w:val="006C4FF1"/>
    <w:rsid w:val="006C6010"/>
    <w:rsid w:val="006C6CDA"/>
    <w:rsid w:val="006C77F5"/>
    <w:rsid w:val="006D3CB8"/>
    <w:rsid w:val="006D69B9"/>
    <w:rsid w:val="006D7A9D"/>
    <w:rsid w:val="006F534B"/>
    <w:rsid w:val="0070000F"/>
    <w:rsid w:val="00700FC8"/>
    <w:rsid w:val="00701986"/>
    <w:rsid w:val="00701B62"/>
    <w:rsid w:val="0071094D"/>
    <w:rsid w:val="00713FAB"/>
    <w:rsid w:val="00715094"/>
    <w:rsid w:val="00717151"/>
    <w:rsid w:val="00721034"/>
    <w:rsid w:val="00724497"/>
    <w:rsid w:val="00726548"/>
    <w:rsid w:val="00733204"/>
    <w:rsid w:val="00740E14"/>
    <w:rsid w:val="00747F44"/>
    <w:rsid w:val="00751B4E"/>
    <w:rsid w:val="00752529"/>
    <w:rsid w:val="00752D97"/>
    <w:rsid w:val="00761876"/>
    <w:rsid w:val="00761E2B"/>
    <w:rsid w:val="007637D3"/>
    <w:rsid w:val="00764608"/>
    <w:rsid w:val="007756C9"/>
    <w:rsid w:val="00780642"/>
    <w:rsid w:val="00785D65"/>
    <w:rsid w:val="00791418"/>
    <w:rsid w:val="00792072"/>
    <w:rsid w:val="007923AB"/>
    <w:rsid w:val="007936C2"/>
    <w:rsid w:val="007961F5"/>
    <w:rsid w:val="00796554"/>
    <w:rsid w:val="007A2231"/>
    <w:rsid w:val="007A25CA"/>
    <w:rsid w:val="007A5E24"/>
    <w:rsid w:val="007B140B"/>
    <w:rsid w:val="007B4E5F"/>
    <w:rsid w:val="007C1EC7"/>
    <w:rsid w:val="007D2AC0"/>
    <w:rsid w:val="007D3BC2"/>
    <w:rsid w:val="007E09D0"/>
    <w:rsid w:val="007E27DD"/>
    <w:rsid w:val="007E2F52"/>
    <w:rsid w:val="007E4277"/>
    <w:rsid w:val="007E6D50"/>
    <w:rsid w:val="007F36FA"/>
    <w:rsid w:val="00812E7D"/>
    <w:rsid w:val="00814BCF"/>
    <w:rsid w:val="008269E5"/>
    <w:rsid w:val="00827234"/>
    <w:rsid w:val="008320BE"/>
    <w:rsid w:val="00832DB1"/>
    <w:rsid w:val="008348B8"/>
    <w:rsid w:val="00835355"/>
    <w:rsid w:val="00836171"/>
    <w:rsid w:val="00840307"/>
    <w:rsid w:val="00841FFC"/>
    <w:rsid w:val="00843F59"/>
    <w:rsid w:val="00845592"/>
    <w:rsid w:val="00846117"/>
    <w:rsid w:val="0085103C"/>
    <w:rsid w:val="00851263"/>
    <w:rsid w:val="008548BC"/>
    <w:rsid w:val="00861AB2"/>
    <w:rsid w:val="0086221F"/>
    <w:rsid w:val="0086315A"/>
    <w:rsid w:val="008706D7"/>
    <w:rsid w:val="00872BBB"/>
    <w:rsid w:val="0088233F"/>
    <w:rsid w:val="00884B17"/>
    <w:rsid w:val="00884E50"/>
    <w:rsid w:val="008918DF"/>
    <w:rsid w:val="008926E8"/>
    <w:rsid w:val="0089361C"/>
    <w:rsid w:val="00896C55"/>
    <w:rsid w:val="00897376"/>
    <w:rsid w:val="008A1BA9"/>
    <w:rsid w:val="008A1EDF"/>
    <w:rsid w:val="008A3187"/>
    <w:rsid w:val="008B037A"/>
    <w:rsid w:val="008B7C59"/>
    <w:rsid w:val="008C19F5"/>
    <w:rsid w:val="008C73A2"/>
    <w:rsid w:val="008D181B"/>
    <w:rsid w:val="008E486C"/>
    <w:rsid w:val="008E49B0"/>
    <w:rsid w:val="008E63D6"/>
    <w:rsid w:val="008F3771"/>
    <w:rsid w:val="008F4C30"/>
    <w:rsid w:val="008F7600"/>
    <w:rsid w:val="00901494"/>
    <w:rsid w:val="0090317C"/>
    <w:rsid w:val="00904648"/>
    <w:rsid w:val="00905741"/>
    <w:rsid w:val="0091095F"/>
    <w:rsid w:val="00912FC6"/>
    <w:rsid w:val="00915541"/>
    <w:rsid w:val="0091554B"/>
    <w:rsid w:val="00916CBA"/>
    <w:rsid w:val="0092120B"/>
    <w:rsid w:val="00930BCE"/>
    <w:rsid w:val="009375FF"/>
    <w:rsid w:val="009379C7"/>
    <w:rsid w:val="0094292C"/>
    <w:rsid w:val="00942941"/>
    <w:rsid w:val="00944C49"/>
    <w:rsid w:val="009530B4"/>
    <w:rsid w:val="00953241"/>
    <w:rsid w:val="00954D28"/>
    <w:rsid w:val="00957206"/>
    <w:rsid w:val="009572EC"/>
    <w:rsid w:val="009601B5"/>
    <w:rsid w:val="00960675"/>
    <w:rsid w:val="009615F5"/>
    <w:rsid w:val="009632CE"/>
    <w:rsid w:val="00964552"/>
    <w:rsid w:val="00967F58"/>
    <w:rsid w:val="0097105A"/>
    <w:rsid w:val="00971F22"/>
    <w:rsid w:val="009747A9"/>
    <w:rsid w:val="00980FF1"/>
    <w:rsid w:val="00984FC5"/>
    <w:rsid w:val="00987EA9"/>
    <w:rsid w:val="0099695C"/>
    <w:rsid w:val="009A0750"/>
    <w:rsid w:val="009A3071"/>
    <w:rsid w:val="009A4B35"/>
    <w:rsid w:val="009B4D78"/>
    <w:rsid w:val="009B5D15"/>
    <w:rsid w:val="009B64C2"/>
    <w:rsid w:val="009C10EE"/>
    <w:rsid w:val="009C336C"/>
    <w:rsid w:val="009C6CBE"/>
    <w:rsid w:val="009C7A76"/>
    <w:rsid w:val="009D2BEE"/>
    <w:rsid w:val="009E5221"/>
    <w:rsid w:val="009E56E9"/>
    <w:rsid w:val="009F0DD6"/>
    <w:rsid w:val="009F44DC"/>
    <w:rsid w:val="009F4F51"/>
    <w:rsid w:val="00A001B9"/>
    <w:rsid w:val="00A05684"/>
    <w:rsid w:val="00A06AC7"/>
    <w:rsid w:val="00A13F1A"/>
    <w:rsid w:val="00A1788D"/>
    <w:rsid w:val="00A21D32"/>
    <w:rsid w:val="00A26E8E"/>
    <w:rsid w:val="00A42EF4"/>
    <w:rsid w:val="00A50792"/>
    <w:rsid w:val="00A50DED"/>
    <w:rsid w:val="00A522C4"/>
    <w:rsid w:val="00A53CD3"/>
    <w:rsid w:val="00A53D37"/>
    <w:rsid w:val="00A63E8E"/>
    <w:rsid w:val="00A65B4F"/>
    <w:rsid w:val="00A7122D"/>
    <w:rsid w:val="00A72967"/>
    <w:rsid w:val="00A765BF"/>
    <w:rsid w:val="00A82604"/>
    <w:rsid w:val="00A82630"/>
    <w:rsid w:val="00A87C81"/>
    <w:rsid w:val="00A87DA4"/>
    <w:rsid w:val="00A911BB"/>
    <w:rsid w:val="00A964C5"/>
    <w:rsid w:val="00AA5750"/>
    <w:rsid w:val="00AA66BC"/>
    <w:rsid w:val="00AB070D"/>
    <w:rsid w:val="00AB11C7"/>
    <w:rsid w:val="00AB1A87"/>
    <w:rsid w:val="00AB3F71"/>
    <w:rsid w:val="00AB43C5"/>
    <w:rsid w:val="00AC44CB"/>
    <w:rsid w:val="00AD0602"/>
    <w:rsid w:val="00AD0D90"/>
    <w:rsid w:val="00AD2EBF"/>
    <w:rsid w:val="00AE3FE1"/>
    <w:rsid w:val="00AF1138"/>
    <w:rsid w:val="00AF2648"/>
    <w:rsid w:val="00AF2A2E"/>
    <w:rsid w:val="00AF393C"/>
    <w:rsid w:val="00B02DE6"/>
    <w:rsid w:val="00B056CC"/>
    <w:rsid w:val="00B207CE"/>
    <w:rsid w:val="00B22CA0"/>
    <w:rsid w:val="00B2388C"/>
    <w:rsid w:val="00B26D23"/>
    <w:rsid w:val="00B30873"/>
    <w:rsid w:val="00B31451"/>
    <w:rsid w:val="00B3263C"/>
    <w:rsid w:val="00B366E7"/>
    <w:rsid w:val="00B51396"/>
    <w:rsid w:val="00B524FB"/>
    <w:rsid w:val="00B535D3"/>
    <w:rsid w:val="00B54A40"/>
    <w:rsid w:val="00B55101"/>
    <w:rsid w:val="00B572F5"/>
    <w:rsid w:val="00B5754C"/>
    <w:rsid w:val="00B61978"/>
    <w:rsid w:val="00B620AA"/>
    <w:rsid w:val="00B666A4"/>
    <w:rsid w:val="00B66F48"/>
    <w:rsid w:val="00B678CF"/>
    <w:rsid w:val="00B7219D"/>
    <w:rsid w:val="00B75C1A"/>
    <w:rsid w:val="00B76738"/>
    <w:rsid w:val="00B77DCE"/>
    <w:rsid w:val="00B80687"/>
    <w:rsid w:val="00B809DC"/>
    <w:rsid w:val="00B8127B"/>
    <w:rsid w:val="00B84D34"/>
    <w:rsid w:val="00B86DC3"/>
    <w:rsid w:val="00BA0507"/>
    <w:rsid w:val="00BA1163"/>
    <w:rsid w:val="00BA1C06"/>
    <w:rsid w:val="00BA3B85"/>
    <w:rsid w:val="00BA72C5"/>
    <w:rsid w:val="00BB0B3A"/>
    <w:rsid w:val="00BC0715"/>
    <w:rsid w:val="00BC1721"/>
    <w:rsid w:val="00BC6F68"/>
    <w:rsid w:val="00BC7E4E"/>
    <w:rsid w:val="00BD4336"/>
    <w:rsid w:val="00BD5CEE"/>
    <w:rsid w:val="00BE2C29"/>
    <w:rsid w:val="00BE6511"/>
    <w:rsid w:val="00BF4B1A"/>
    <w:rsid w:val="00C01D54"/>
    <w:rsid w:val="00C03222"/>
    <w:rsid w:val="00C0516A"/>
    <w:rsid w:val="00C10E0D"/>
    <w:rsid w:val="00C156E0"/>
    <w:rsid w:val="00C16B64"/>
    <w:rsid w:val="00C16DC3"/>
    <w:rsid w:val="00C16FF8"/>
    <w:rsid w:val="00C22CDC"/>
    <w:rsid w:val="00C22D1D"/>
    <w:rsid w:val="00C242DE"/>
    <w:rsid w:val="00C24781"/>
    <w:rsid w:val="00C2691C"/>
    <w:rsid w:val="00C27F39"/>
    <w:rsid w:val="00C30CD5"/>
    <w:rsid w:val="00C33B71"/>
    <w:rsid w:val="00C33C54"/>
    <w:rsid w:val="00C400D9"/>
    <w:rsid w:val="00C4238D"/>
    <w:rsid w:val="00C451A7"/>
    <w:rsid w:val="00C45366"/>
    <w:rsid w:val="00C45AE8"/>
    <w:rsid w:val="00C462BF"/>
    <w:rsid w:val="00C5425D"/>
    <w:rsid w:val="00C545AD"/>
    <w:rsid w:val="00C644F4"/>
    <w:rsid w:val="00C66045"/>
    <w:rsid w:val="00C67FED"/>
    <w:rsid w:val="00C70C02"/>
    <w:rsid w:val="00C7132C"/>
    <w:rsid w:val="00C76C6E"/>
    <w:rsid w:val="00C76C9D"/>
    <w:rsid w:val="00C81B97"/>
    <w:rsid w:val="00C82B44"/>
    <w:rsid w:val="00C92B41"/>
    <w:rsid w:val="00C97247"/>
    <w:rsid w:val="00CA46B4"/>
    <w:rsid w:val="00CB34FC"/>
    <w:rsid w:val="00CB742E"/>
    <w:rsid w:val="00CB7896"/>
    <w:rsid w:val="00CC3BC7"/>
    <w:rsid w:val="00CC65C1"/>
    <w:rsid w:val="00CD0518"/>
    <w:rsid w:val="00CD1E91"/>
    <w:rsid w:val="00CD2318"/>
    <w:rsid w:val="00CF31D0"/>
    <w:rsid w:val="00CF41C7"/>
    <w:rsid w:val="00CF59B2"/>
    <w:rsid w:val="00D01901"/>
    <w:rsid w:val="00D04444"/>
    <w:rsid w:val="00D0665F"/>
    <w:rsid w:val="00D1290E"/>
    <w:rsid w:val="00D1359A"/>
    <w:rsid w:val="00D159A4"/>
    <w:rsid w:val="00D16113"/>
    <w:rsid w:val="00D177E3"/>
    <w:rsid w:val="00D22E02"/>
    <w:rsid w:val="00D26F82"/>
    <w:rsid w:val="00D27663"/>
    <w:rsid w:val="00D309C1"/>
    <w:rsid w:val="00D3162D"/>
    <w:rsid w:val="00D33700"/>
    <w:rsid w:val="00D338AC"/>
    <w:rsid w:val="00D34E50"/>
    <w:rsid w:val="00D3746A"/>
    <w:rsid w:val="00D40576"/>
    <w:rsid w:val="00D414F1"/>
    <w:rsid w:val="00D43492"/>
    <w:rsid w:val="00D43DC8"/>
    <w:rsid w:val="00D462CA"/>
    <w:rsid w:val="00D4771D"/>
    <w:rsid w:val="00D60032"/>
    <w:rsid w:val="00D60D01"/>
    <w:rsid w:val="00D6105D"/>
    <w:rsid w:val="00D64CC1"/>
    <w:rsid w:val="00D73366"/>
    <w:rsid w:val="00D74E06"/>
    <w:rsid w:val="00D76C99"/>
    <w:rsid w:val="00D76FF2"/>
    <w:rsid w:val="00D82B03"/>
    <w:rsid w:val="00D84FC0"/>
    <w:rsid w:val="00D91982"/>
    <w:rsid w:val="00DA6024"/>
    <w:rsid w:val="00DA68F7"/>
    <w:rsid w:val="00DB07E7"/>
    <w:rsid w:val="00DB124B"/>
    <w:rsid w:val="00DB6808"/>
    <w:rsid w:val="00DB7543"/>
    <w:rsid w:val="00DC006E"/>
    <w:rsid w:val="00DC71F3"/>
    <w:rsid w:val="00DD3408"/>
    <w:rsid w:val="00DD797F"/>
    <w:rsid w:val="00DE5F83"/>
    <w:rsid w:val="00DE7F35"/>
    <w:rsid w:val="00DF0BA3"/>
    <w:rsid w:val="00DF381F"/>
    <w:rsid w:val="00E017EE"/>
    <w:rsid w:val="00E0222B"/>
    <w:rsid w:val="00E03620"/>
    <w:rsid w:val="00E051D6"/>
    <w:rsid w:val="00E10135"/>
    <w:rsid w:val="00E10D9D"/>
    <w:rsid w:val="00E129CB"/>
    <w:rsid w:val="00E1443B"/>
    <w:rsid w:val="00E14F22"/>
    <w:rsid w:val="00E15212"/>
    <w:rsid w:val="00E21207"/>
    <w:rsid w:val="00E2448D"/>
    <w:rsid w:val="00E24DB2"/>
    <w:rsid w:val="00E26CC7"/>
    <w:rsid w:val="00E27162"/>
    <w:rsid w:val="00E33A8A"/>
    <w:rsid w:val="00E37474"/>
    <w:rsid w:val="00E42109"/>
    <w:rsid w:val="00E454F9"/>
    <w:rsid w:val="00E4775A"/>
    <w:rsid w:val="00E555DA"/>
    <w:rsid w:val="00E627BC"/>
    <w:rsid w:val="00E661B1"/>
    <w:rsid w:val="00E67ABE"/>
    <w:rsid w:val="00E7122F"/>
    <w:rsid w:val="00E752AA"/>
    <w:rsid w:val="00E75A59"/>
    <w:rsid w:val="00E76E1F"/>
    <w:rsid w:val="00E77532"/>
    <w:rsid w:val="00E77A4E"/>
    <w:rsid w:val="00E84B82"/>
    <w:rsid w:val="00E91EA6"/>
    <w:rsid w:val="00E93E3A"/>
    <w:rsid w:val="00E941C2"/>
    <w:rsid w:val="00E94B1B"/>
    <w:rsid w:val="00EA297D"/>
    <w:rsid w:val="00EA4BF3"/>
    <w:rsid w:val="00EA64F7"/>
    <w:rsid w:val="00EB339F"/>
    <w:rsid w:val="00EB3FB9"/>
    <w:rsid w:val="00EB482C"/>
    <w:rsid w:val="00EB54E0"/>
    <w:rsid w:val="00EB7F88"/>
    <w:rsid w:val="00EC1268"/>
    <w:rsid w:val="00EC2684"/>
    <w:rsid w:val="00EC2E1F"/>
    <w:rsid w:val="00ED0B36"/>
    <w:rsid w:val="00ED3CCF"/>
    <w:rsid w:val="00ED4A1F"/>
    <w:rsid w:val="00EE342B"/>
    <w:rsid w:val="00EF2FE8"/>
    <w:rsid w:val="00EF6B35"/>
    <w:rsid w:val="00F02988"/>
    <w:rsid w:val="00F02E74"/>
    <w:rsid w:val="00F03E83"/>
    <w:rsid w:val="00F13D9F"/>
    <w:rsid w:val="00F167FE"/>
    <w:rsid w:val="00F16AB6"/>
    <w:rsid w:val="00F205F6"/>
    <w:rsid w:val="00F25821"/>
    <w:rsid w:val="00F3120B"/>
    <w:rsid w:val="00F35BA9"/>
    <w:rsid w:val="00F36258"/>
    <w:rsid w:val="00F36B03"/>
    <w:rsid w:val="00F37A70"/>
    <w:rsid w:val="00F4030F"/>
    <w:rsid w:val="00F404DB"/>
    <w:rsid w:val="00F43F31"/>
    <w:rsid w:val="00F44963"/>
    <w:rsid w:val="00F545F9"/>
    <w:rsid w:val="00F5780E"/>
    <w:rsid w:val="00F62633"/>
    <w:rsid w:val="00F65BCD"/>
    <w:rsid w:val="00F67684"/>
    <w:rsid w:val="00F677A2"/>
    <w:rsid w:val="00F76578"/>
    <w:rsid w:val="00F8023F"/>
    <w:rsid w:val="00F802D0"/>
    <w:rsid w:val="00F8621F"/>
    <w:rsid w:val="00F866F6"/>
    <w:rsid w:val="00F902E1"/>
    <w:rsid w:val="00F912DB"/>
    <w:rsid w:val="00F9189E"/>
    <w:rsid w:val="00F92959"/>
    <w:rsid w:val="00F961C6"/>
    <w:rsid w:val="00F964C9"/>
    <w:rsid w:val="00F971C2"/>
    <w:rsid w:val="00FA2F89"/>
    <w:rsid w:val="00FA55BD"/>
    <w:rsid w:val="00FA5D37"/>
    <w:rsid w:val="00FA65E7"/>
    <w:rsid w:val="00FB5901"/>
    <w:rsid w:val="00FC2C53"/>
    <w:rsid w:val="00FD074D"/>
    <w:rsid w:val="00FD2DFA"/>
    <w:rsid w:val="00FD500B"/>
    <w:rsid w:val="00FD7744"/>
    <w:rsid w:val="00FE4731"/>
    <w:rsid w:val="00FE4A87"/>
    <w:rsid w:val="00FE7786"/>
    <w:rsid w:val="00FE786A"/>
    <w:rsid w:val="00FE7CBD"/>
    <w:rsid w:val="00FF21DD"/>
    <w:rsid w:val="00FF2203"/>
    <w:rsid w:val="00FF2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F5F7C547-71E6-4621-93AE-91216F1CD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7C81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A1163"/>
    <w:pPr>
      <w:keepNext/>
      <w:jc w:val="center"/>
      <w:outlineLvl w:val="0"/>
    </w:pPr>
    <w:rPr>
      <w:b/>
      <w:bCs/>
      <w:sz w:val="28"/>
      <w:szCs w:val="20"/>
    </w:rPr>
  </w:style>
  <w:style w:type="paragraph" w:styleId="Balk8">
    <w:name w:val="heading 8"/>
    <w:basedOn w:val="Normal"/>
    <w:next w:val="Normal"/>
    <w:link w:val="Balk8Char"/>
    <w:qFormat/>
    <w:rsid w:val="00E0222B"/>
    <w:pPr>
      <w:keepNext/>
      <w:shd w:val="clear" w:color="auto" w:fill="FFFFFF"/>
      <w:spacing w:line="250" w:lineRule="exact"/>
      <w:ind w:right="528" w:firstLine="5"/>
      <w:jc w:val="both"/>
      <w:outlineLvl w:val="7"/>
    </w:pPr>
    <w:rPr>
      <w:b/>
      <w:bCs/>
      <w:color w:val="000000"/>
      <w:spacing w:val="1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2">
    <w:name w:val="Stil2"/>
    <w:basedOn w:val="Normal"/>
    <w:rsid w:val="00052305"/>
    <w:pPr>
      <w:jc w:val="center"/>
    </w:pPr>
    <w:rPr>
      <w:rFonts w:cs="Arial"/>
      <w:b/>
      <w:bCs/>
    </w:rPr>
  </w:style>
  <w:style w:type="paragraph" w:styleId="KonuBal">
    <w:name w:val="Title"/>
    <w:basedOn w:val="Normal"/>
    <w:qFormat/>
    <w:rsid w:val="00052305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til3">
    <w:name w:val="Stil3"/>
    <w:basedOn w:val="Normal"/>
    <w:autoRedefine/>
    <w:rsid w:val="00EC2E1F"/>
    <w:pPr>
      <w:jc w:val="center"/>
    </w:pPr>
    <w:rPr>
      <w:rFonts w:cs="Arial"/>
      <w:b/>
      <w:bCs/>
    </w:rPr>
  </w:style>
  <w:style w:type="paragraph" w:styleId="GvdeMetni">
    <w:name w:val="Body Text"/>
    <w:basedOn w:val="Normal"/>
    <w:rsid w:val="00D159A4"/>
    <w:pPr>
      <w:spacing w:after="120"/>
    </w:pPr>
  </w:style>
  <w:style w:type="paragraph" w:styleId="Liste">
    <w:name w:val="List"/>
    <w:basedOn w:val="Normal"/>
    <w:rsid w:val="00C4238D"/>
    <w:pPr>
      <w:ind w:left="283" w:hanging="283"/>
    </w:pPr>
  </w:style>
  <w:style w:type="character" w:styleId="Kpr">
    <w:name w:val="Hyperlink"/>
    <w:basedOn w:val="VarsaylanParagrafYazTipi"/>
    <w:rsid w:val="006D7A9D"/>
    <w:rPr>
      <w:color w:val="0000FF"/>
      <w:u w:val="single"/>
    </w:rPr>
  </w:style>
  <w:style w:type="paragraph" w:styleId="Altbilgi">
    <w:name w:val="footer"/>
    <w:basedOn w:val="Normal"/>
    <w:link w:val="AltbilgiChar"/>
    <w:uiPriority w:val="99"/>
    <w:rsid w:val="006D7A9D"/>
    <w:pPr>
      <w:tabs>
        <w:tab w:val="center" w:pos="4536"/>
        <w:tab w:val="right" w:pos="9072"/>
      </w:tabs>
    </w:pPr>
  </w:style>
  <w:style w:type="paragraph" w:styleId="stbilgi">
    <w:name w:val="header"/>
    <w:basedOn w:val="Normal"/>
    <w:link w:val="stbilgiChar"/>
    <w:uiPriority w:val="99"/>
    <w:rsid w:val="00A87C8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uiPriority w:val="59"/>
    <w:rsid w:val="000349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5126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1263"/>
    <w:rPr>
      <w:rFonts w:ascii="Tahoma" w:hAnsi="Tahoma" w:cs="Tahoma"/>
      <w:sz w:val="16"/>
      <w:szCs w:val="16"/>
    </w:rPr>
  </w:style>
  <w:style w:type="character" w:customStyle="1" w:styleId="stbilgiChar">
    <w:name w:val="Üstbilgi Char"/>
    <w:basedOn w:val="VarsaylanParagrafYazTipi"/>
    <w:link w:val="stbilgi"/>
    <w:uiPriority w:val="99"/>
    <w:rsid w:val="0086221F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rsid w:val="00E0222B"/>
    <w:rPr>
      <w:b/>
      <w:bCs/>
      <w:color w:val="000000"/>
      <w:spacing w:val="1"/>
      <w:sz w:val="22"/>
      <w:szCs w:val="22"/>
      <w:shd w:val="clear" w:color="auto" w:fill="FFFFFF"/>
    </w:rPr>
  </w:style>
  <w:style w:type="paragraph" w:customStyle="1" w:styleId="3-NormalYaz">
    <w:name w:val="3-Normal Yazı"/>
    <w:rsid w:val="00DD797F"/>
    <w:pPr>
      <w:tabs>
        <w:tab w:val="left" w:pos="566"/>
      </w:tabs>
      <w:jc w:val="both"/>
    </w:pPr>
    <w:rPr>
      <w:rFonts w:eastAsia="ヒラギノ明朝 Pro W3" w:hAnsi="Times"/>
      <w:sz w:val="19"/>
      <w:lang w:eastAsia="en-US"/>
    </w:rPr>
  </w:style>
  <w:style w:type="character" w:customStyle="1" w:styleId="Balk1Char">
    <w:name w:val="Başlık 1 Char"/>
    <w:basedOn w:val="VarsaylanParagrafYazTipi"/>
    <w:link w:val="Balk1"/>
    <w:rsid w:val="00BA1163"/>
    <w:rPr>
      <w:b/>
      <w:bCs/>
      <w:sz w:val="28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88233F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88233F"/>
    <w:rPr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2707B8"/>
    <w:rPr>
      <w:sz w:val="24"/>
      <w:szCs w:val="24"/>
    </w:rPr>
  </w:style>
  <w:style w:type="paragraph" w:customStyle="1" w:styleId="Default">
    <w:name w:val="Default"/>
    <w:rsid w:val="00C462B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54A40"/>
    <w:pPr>
      <w:spacing w:before="100" w:beforeAutospacing="1" w:after="100" w:afterAutospacing="1"/>
    </w:pPr>
  </w:style>
  <w:style w:type="character" w:styleId="Vurgu">
    <w:name w:val="Emphasis"/>
    <w:basedOn w:val="VarsaylanParagrafYazTipi"/>
    <w:uiPriority w:val="20"/>
    <w:qFormat/>
    <w:rsid w:val="00B54A4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igdem.saltik\Desktop\yeni%20sablon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yeni sablon</Template>
  <TotalTime>30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ACER</Company>
  <LinksUpToDate>false</LinksUpToDate>
  <CharactersWithSpaces>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Selim Kargul</dc:creator>
  <cp:lastModifiedBy>çağatay aksoy</cp:lastModifiedBy>
  <cp:revision>13</cp:revision>
  <cp:lastPrinted>2019-10-28T08:25:00Z</cp:lastPrinted>
  <dcterms:created xsi:type="dcterms:W3CDTF">2019-10-16T07:27:00Z</dcterms:created>
  <dcterms:modified xsi:type="dcterms:W3CDTF">2019-11-14T07:15:00Z</dcterms:modified>
</cp:coreProperties>
</file>